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341F73" w:rsidP="006B4D49">
      <w:pPr>
        <w:jc w:val="center"/>
        <w:rPr>
          <w:b/>
          <w:bCs/>
          <w:shadow/>
          <w:sz w:val="40"/>
          <w:szCs w:val="40"/>
          <w:rtl/>
        </w:rPr>
      </w:pPr>
      <w:r w:rsidRPr="00341F73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ED11B5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أدم</w:t>
            </w:r>
            <w:r w:rsidR="00E9445E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مولى</w:t>
            </w: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ماهر</w:t>
            </w:r>
            <w:r w:rsidR="00E9445E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محمد أبو مصطفى 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ED11B5" w:rsidP="003A2552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ED11B5">
              <w:rPr>
                <w:rFonts w:cs="Simplified Arabic"/>
                <w:sz w:val="28"/>
                <w:szCs w:val="28"/>
                <w:lang w:eastAsia="en-US"/>
              </w:rPr>
              <w:t xml:space="preserve">Adam </w:t>
            </w:r>
            <w:r w:rsidR="00E9445E" w:rsidRPr="00A67403">
              <w:rPr>
                <w:rFonts w:cs="Simplified Arabic"/>
                <w:sz w:val="28"/>
                <w:szCs w:val="28"/>
                <w:lang w:eastAsia="en-US"/>
              </w:rPr>
              <w:t>Mola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Maher</w:t>
            </w:r>
            <w:r w:rsidR="00E9445E" w:rsidRPr="00A67403"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="00E9445E" w:rsidRPr="00E9445E">
              <w:rPr>
                <w:rFonts w:cs="Simplified Arabic"/>
                <w:sz w:val="28"/>
                <w:szCs w:val="28"/>
                <w:lang w:eastAsia="en-US"/>
              </w:rPr>
              <w:t>Mohammed Abu Mustafa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ED11B5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9/2/2009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2663"/>
        <w:gridCol w:w="557"/>
        <w:gridCol w:w="40"/>
        <w:gridCol w:w="962"/>
        <w:gridCol w:w="1588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3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DA1DC7" w:rsidRPr="00EA3100" w:rsidRDefault="00E9445E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E9445E">
              <w:rPr>
                <w:rFonts w:cs="Simplified Arabic"/>
                <w:sz w:val="28"/>
                <w:szCs w:val="28"/>
                <w:lang w:eastAsia="en-US"/>
              </w:rPr>
              <w:t>Khan Younis</w:t>
            </w:r>
            <w:r w:rsidRPr="00EA3100"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665" w:type="dxa"/>
            <w:gridSpan w:val="2"/>
            <w:vAlign w:val="center"/>
          </w:tcPr>
          <w:p w:rsidR="00DA1DC7" w:rsidRPr="00EA3100" w:rsidRDefault="00E9445E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E9445E">
              <w:rPr>
                <w:rFonts w:cs="Simplified Arabic"/>
                <w:sz w:val="24"/>
                <w:szCs w:val="24"/>
                <w:rtl/>
                <w:lang w:eastAsia="en-US"/>
              </w:rPr>
              <w:t>خان يونس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6"/>
            <w:vAlign w:val="bottom"/>
          </w:tcPr>
          <w:p w:rsidR="00C078BF" w:rsidRPr="00B62405" w:rsidRDefault="00E9445E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E9445E">
              <w:rPr>
                <w:rFonts w:cs="Simplified Arabic"/>
                <w:sz w:val="28"/>
                <w:szCs w:val="28"/>
                <w:lang w:eastAsia="en-US"/>
              </w:rPr>
              <w:t>Taghreed Ali Abu Mustafa</w:t>
            </w:r>
          </w:p>
        </w:tc>
        <w:tc>
          <w:tcPr>
            <w:tcW w:w="2799" w:type="dxa"/>
            <w:gridSpan w:val="5"/>
            <w:vAlign w:val="center"/>
          </w:tcPr>
          <w:p w:rsidR="00C078BF" w:rsidRPr="00576730" w:rsidRDefault="00E9445E" w:rsidP="00E9445E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تغريد علي أبو مصطفى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6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5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3"/>
            <w:vAlign w:val="bottom"/>
          </w:tcPr>
          <w:p w:rsidR="00877FD3" w:rsidRPr="00E9445E" w:rsidRDefault="00E9445E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 w:rsidRPr="00E9445E">
              <w:rPr>
                <w:rFonts w:cs="Simplified Arabic"/>
                <w:sz w:val="28"/>
                <w:szCs w:val="28"/>
                <w:lang w:eastAsia="en-US"/>
              </w:rPr>
              <w:t>Taghreed Ali Abu Mustafa</w:t>
            </w:r>
          </w:p>
        </w:tc>
        <w:tc>
          <w:tcPr>
            <w:tcW w:w="2799" w:type="dxa"/>
            <w:gridSpan w:val="5"/>
            <w:vAlign w:val="center"/>
          </w:tcPr>
          <w:p w:rsidR="00877FD3" w:rsidRPr="00DB56FB" w:rsidRDefault="00E9445E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تغريد علي أبو مصطفى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3"/>
            <w:vAlign w:val="center"/>
          </w:tcPr>
          <w:p w:rsidR="00DA1DC7" w:rsidRPr="00EA3100" w:rsidRDefault="00E9445E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E9445E">
              <w:rPr>
                <w:rFonts w:cs="Simplified Arabic"/>
                <w:sz w:val="28"/>
                <w:szCs w:val="28"/>
                <w:lang w:eastAsia="en-US"/>
              </w:rPr>
              <w:t>Khan Younis</w:t>
            </w:r>
          </w:p>
        </w:tc>
        <w:tc>
          <w:tcPr>
            <w:tcW w:w="2799" w:type="dxa"/>
            <w:gridSpan w:val="5"/>
            <w:vAlign w:val="center"/>
          </w:tcPr>
          <w:p w:rsidR="00DA1DC7" w:rsidRPr="00EA3100" w:rsidRDefault="00E9445E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E9445E">
              <w:rPr>
                <w:rFonts w:cs="Simplified Arabic"/>
                <w:sz w:val="24"/>
                <w:szCs w:val="24"/>
                <w:rtl/>
                <w:lang w:eastAsia="en-US"/>
              </w:rPr>
              <w:t>خان يونس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5"/>
            <w:vAlign w:val="center"/>
          </w:tcPr>
          <w:p w:rsidR="00B25C1C" w:rsidRPr="00EA3100" w:rsidRDefault="00E9445E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4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ED11B5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S</w:t>
            </w:r>
            <w:r w:rsidRPr="00ED11B5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econd </w:t>
            </w:r>
            <w:r w:rsidR="00E9445E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ED11B5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ثاني</w:t>
            </w:r>
            <w:r w:rsidR="00E9445E">
              <w:rPr>
                <w:rFonts w:cs="Simplified Arabic" w:hint="cs"/>
                <w:sz w:val="26"/>
                <w:szCs w:val="26"/>
                <w:rtl/>
                <w:lang w:eastAsia="en-US"/>
              </w:rPr>
              <w:t xml:space="preserve"> ابتدائي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7EC" w:rsidRDefault="009E17EC">
      <w:r>
        <w:separator/>
      </w:r>
    </w:p>
  </w:endnote>
  <w:endnote w:type="continuationSeparator" w:id="1">
    <w:p w:rsidR="009E17EC" w:rsidRDefault="009E1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41F73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7EC" w:rsidRDefault="009E17EC">
      <w:r>
        <w:separator/>
      </w:r>
    </w:p>
  </w:footnote>
  <w:footnote w:type="continuationSeparator" w:id="1">
    <w:p w:rsidR="009E17EC" w:rsidRDefault="009E17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341F73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41F73"/>
    <w:rsid w:val="00352871"/>
    <w:rsid w:val="00377029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0107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7E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9445E"/>
    <w:rsid w:val="00EA2EA0"/>
    <w:rsid w:val="00EA3100"/>
    <w:rsid w:val="00EB3A37"/>
    <w:rsid w:val="00EB5EC8"/>
    <w:rsid w:val="00ED11B5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2016-08-28T07:47:00Z</dcterms:created>
  <dcterms:modified xsi:type="dcterms:W3CDTF">2016-08-28T07:47:00Z</dcterms:modified>
</cp:coreProperties>
</file>